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A7" w:rsidRPr="002510A7" w:rsidRDefault="002510A7" w:rsidP="002510A7">
      <w:pPr>
        <w:jc w:val="center"/>
        <w:rPr>
          <w:b/>
          <w:sz w:val="44"/>
          <w:szCs w:val="24"/>
        </w:rPr>
      </w:pPr>
      <w:r w:rsidRPr="002510A7">
        <w:rPr>
          <w:b/>
          <w:sz w:val="44"/>
          <w:szCs w:val="24"/>
        </w:rPr>
        <w:t>Leadership Dashboard Assessment</w:t>
      </w:r>
    </w:p>
    <w:p w:rsidR="002510A7" w:rsidRDefault="002510A7" w:rsidP="002510A7">
      <w:pPr>
        <w:rPr>
          <w:b/>
          <w:sz w:val="24"/>
          <w:szCs w:val="24"/>
        </w:rPr>
      </w:pPr>
      <w:r>
        <w:rPr>
          <w:b/>
          <w:sz w:val="24"/>
          <w:szCs w:val="24"/>
        </w:rPr>
        <w:t>Take the Grapes to Grange Business and Executive Coaching Leadership Dashboard Assessment for instant insights about your organisation’s focus, alignment, and accountability</w:t>
      </w:r>
    </w:p>
    <w:p w:rsidR="002510A7" w:rsidRDefault="002510A7" w:rsidP="002510A7">
      <w:pPr>
        <w:rPr>
          <w:sz w:val="24"/>
          <w:szCs w:val="24"/>
        </w:rPr>
      </w:pPr>
      <w:r>
        <w:rPr>
          <w:sz w:val="24"/>
          <w:szCs w:val="24"/>
        </w:rPr>
        <w:t xml:space="preserve">Please take this assessment by answering all questions as honestly as possible. </w:t>
      </w:r>
    </w:p>
    <w:p w:rsidR="002510A7" w:rsidRDefault="002510A7" w:rsidP="002510A7">
      <w:pPr>
        <w:rPr>
          <w:sz w:val="24"/>
          <w:szCs w:val="24"/>
        </w:rPr>
      </w:pPr>
      <w:r>
        <w:rPr>
          <w:sz w:val="24"/>
          <w:szCs w:val="24"/>
        </w:rPr>
        <w:t xml:space="preserve">Please rate how much you agree with each statement by ticking the box on a scale of 1 to 5 </w:t>
      </w:r>
      <w:r>
        <w:rPr>
          <w:sz w:val="24"/>
          <w:szCs w:val="24"/>
        </w:rPr>
        <w:br/>
        <w:t>(1 = Disagree; 2 = Somewhat Disagree; 3 = Neutral; 4 = Somewhat Agree; 5 = Agree).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470"/>
        <w:gridCol w:w="785"/>
        <w:gridCol w:w="700"/>
        <w:gridCol w:w="700"/>
        <w:gridCol w:w="785"/>
        <w:gridCol w:w="802"/>
      </w:tblGrid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Statement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 w:rsidP="002510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My team shares a common vision for where our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 xml:space="preserve"> is heading.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My team feels passionately about our mission and purpose as an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My team shares the same top-five, non-negotiable values.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 know our unique edge in the marketplace and constantly build on it.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 xml:space="preserve"> has no more than 3 to 5 clear strategic priorities, and every employee knows their role in making those priorities happen.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Each employee knows exactly how success is measured, both for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 xml:space="preserve"> and for their own role.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know the rela</w:t>
            </w:r>
            <w:bookmarkStart w:id="0" w:name="_GoBack"/>
            <w:bookmarkEnd w:id="0"/>
            <w:r>
              <w:rPr>
                <w:sz w:val="24"/>
                <w:szCs w:val="24"/>
              </w:rPr>
              <w:t>tionships that are essential to my success, and continue to build my network of relationships so that it is even stronger.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have a clear plan in place to develop the next generation of leaders in our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Even if I am the CEO, an officer, or a top leader in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>, I have a development plan so that I continue to get better as a leader.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My personal values are aligned with the values of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>, and I can give numerous examples.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believe that the values of each member of my team are aligned with the values of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>; they are not just faking it.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My vision for my career is aligned with where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 xml:space="preserve"> is headed.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Each employee has a clear plan to develop professionally, and I personally support employees in realizing their plans.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Our leadership team is aligned and moving in the same direction.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am clear about the three things that matter most to my </w:t>
            </w:r>
            <w:proofErr w:type="spellStart"/>
            <w:r>
              <w:rPr>
                <w:sz w:val="24"/>
                <w:szCs w:val="24"/>
              </w:rPr>
              <w:t>organisation’s</w:t>
            </w:r>
            <w:proofErr w:type="spellEnd"/>
            <w:r>
              <w:rPr>
                <w:sz w:val="24"/>
                <w:szCs w:val="24"/>
              </w:rPr>
              <w:t xml:space="preserve"> success, and I focus most of my time on those priorities.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There is clear accountability up, down, and across the </w:t>
            </w:r>
            <w:proofErr w:type="spellStart"/>
            <w:r>
              <w:rPr>
                <w:sz w:val="24"/>
                <w:szCs w:val="24"/>
              </w:rPr>
              <w:t>organisation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  <w:tr w:rsidR="002510A7" w:rsidTr="002510A7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A7" w:rsidRDefault="002510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feel focused, grounded, and relaxed at work; unhealthy stress and feelings of overwhelm are not issues for me.</w:t>
            </w:r>
          </w:p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0A7" w:rsidRDefault="002510A7">
            <w:pPr>
              <w:rPr>
                <w:sz w:val="24"/>
                <w:szCs w:val="24"/>
              </w:rPr>
            </w:pPr>
          </w:p>
        </w:tc>
      </w:tr>
    </w:tbl>
    <w:p w:rsidR="002510A7" w:rsidRDefault="002510A7" w:rsidP="002510A7">
      <w:pPr>
        <w:rPr>
          <w:sz w:val="24"/>
          <w:szCs w:val="24"/>
          <w:lang w:val="en-US"/>
        </w:rPr>
      </w:pPr>
    </w:p>
    <w:p w:rsidR="002510A7" w:rsidRDefault="002510A7" w:rsidP="002510A7">
      <w:pPr>
        <w:rPr>
          <w:sz w:val="24"/>
          <w:szCs w:val="24"/>
        </w:rPr>
      </w:pPr>
      <w:r>
        <w:rPr>
          <w:sz w:val="24"/>
          <w:szCs w:val="24"/>
        </w:rPr>
        <w:t xml:space="preserve">If you score a 3 or lower on any of the above, we should talk. I offer a simple yet powerful and extremely practical way - </w:t>
      </w:r>
      <w:r w:rsidRPr="002510A7">
        <w:rPr>
          <w:b/>
          <w:sz w:val="24"/>
          <w:szCs w:val="24"/>
        </w:rPr>
        <w:t>The Leadership Dashboard</w:t>
      </w:r>
      <w:r>
        <w:rPr>
          <w:sz w:val="24"/>
          <w:szCs w:val="24"/>
        </w:rPr>
        <w:t xml:space="preserve"> - to address the issue of “overwhelm” – without an invasive restructuring or process.</w:t>
      </w:r>
    </w:p>
    <w:p w:rsidR="0081733A" w:rsidRDefault="002510A7">
      <w:r>
        <w:t xml:space="preserve">Contact me on +61 409 556 650 or email </w:t>
      </w:r>
      <w:hyperlink r:id="rId7" w:history="1">
        <w:r w:rsidRPr="00174655">
          <w:rPr>
            <w:rStyle w:val="Hyperlink"/>
          </w:rPr>
          <w:t>rob@grapestogrange.com.au</w:t>
        </w:r>
      </w:hyperlink>
    </w:p>
    <w:sectPr w:rsidR="0081733A" w:rsidSect="00E905D6">
      <w:footerReference w:type="default" r:id="rId8"/>
      <w:pgSz w:w="11906" w:h="16838"/>
      <w:pgMar w:top="450" w:right="1440" w:bottom="1260" w:left="1440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A7C" w:rsidRDefault="00857A7C" w:rsidP="00E85810">
      <w:pPr>
        <w:spacing w:after="0" w:line="240" w:lineRule="auto"/>
      </w:pPr>
      <w:r>
        <w:separator/>
      </w:r>
    </w:p>
  </w:endnote>
  <w:endnote w:type="continuationSeparator" w:id="0">
    <w:p w:rsidR="00857A7C" w:rsidRDefault="00857A7C" w:rsidP="00E85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10" w:rsidRDefault="00E85810" w:rsidP="00E85810">
    <w:pPr>
      <w:pStyle w:val="Footer"/>
      <w:pBdr>
        <w:top w:val="single" w:sz="4" w:space="1" w:color="auto"/>
      </w:pBdr>
      <w:ind w:left="-630"/>
      <w:jc w:val="center"/>
      <w:rPr>
        <w:rFonts w:cstheme="minorHAnsi"/>
      </w:rPr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559E544" wp14:editId="14BD59BE">
          <wp:simplePos x="0" y="0"/>
          <wp:positionH relativeFrom="column">
            <wp:posOffset>-641985</wp:posOffset>
          </wp:positionH>
          <wp:positionV relativeFrom="paragraph">
            <wp:posOffset>116840</wp:posOffset>
          </wp:positionV>
          <wp:extent cx="1889760" cy="546100"/>
          <wp:effectExtent l="0" t="0" r="0" b="6350"/>
          <wp:wrapTight wrapText="bothSides">
            <wp:wrapPolygon edited="0">
              <wp:start x="4137" y="0"/>
              <wp:lineTo x="0" y="5274"/>
              <wp:lineTo x="0" y="12056"/>
              <wp:lineTo x="1524" y="12056"/>
              <wp:lineTo x="4355" y="21098"/>
              <wp:lineTo x="4573" y="21098"/>
              <wp:lineTo x="20685" y="21098"/>
              <wp:lineTo x="21339" y="13563"/>
              <wp:lineTo x="21339" y="8288"/>
              <wp:lineTo x="5444" y="0"/>
              <wp:lineTo x="4137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2G Trans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760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5810" w:rsidRDefault="00E85810" w:rsidP="00E85810">
    <w:pPr>
      <w:pStyle w:val="Footer"/>
      <w:pBdr>
        <w:top w:val="single" w:sz="4" w:space="1" w:color="auto"/>
      </w:pBdr>
      <w:ind w:left="-630"/>
      <w:jc w:val="center"/>
    </w:pPr>
    <w:r>
      <w:rPr>
        <w:rFonts w:cstheme="minorHAnsi"/>
      </w:rPr>
      <w:t>©</w:t>
    </w:r>
    <w:r>
      <w:t xml:space="preserve"> Rob Chiarolli - All Rights Reserved </w:t>
    </w:r>
    <w:r>
      <w:br/>
      <w:t xml:space="preserve"> www.grapestogrange.com.au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A7C" w:rsidRDefault="00857A7C" w:rsidP="00E85810">
      <w:pPr>
        <w:spacing w:after="0" w:line="240" w:lineRule="auto"/>
      </w:pPr>
      <w:r>
        <w:separator/>
      </w:r>
    </w:p>
  </w:footnote>
  <w:footnote w:type="continuationSeparator" w:id="0">
    <w:p w:rsidR="00857A7C" w:rsidRDefault="00857A7C" w:rsidP="00E85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A7"/>
    <w:rsid w:val="001877FB"/>
    <w:rsid w:val="0023520B"/>
    <w:rsid w:val="002510A7"/>
    <w:rsid w:val="00425ECB"/>
    <w:rsid w:val="005127B2"/>
    <w:rsid w:val="00530E66"/>
    <w:rsid w:val="0081733A"/>
    <w:rsid w:val="00857A7C"/>
    <w:rsid w:val="00861697"/>
    <w:rsid w:val="00E85810"/>
    <w:rsid w:val="00E9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8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810"/>
  </w:style>
  <w:style w:type="paragraph" w:styleId="Footer">
    <w:name w:val="footer"/>
    <w:basedOn w:val="Normal"/>
    <w:link w:val="FooterChar"/>
    <w:uiPriority w:val="99"/>
    <w:unhideWhenUsed/>
    <w:rsid w:val="00E858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810"/>
  </w:style>
  <w:style w:type="paragraph" w:styleId="BalloonText">
    <w:name w:val="Balloon Text"/>
    <w:basedOn w:val="Normal"/>
    <w:link w:val="BalloonTextChar"/>
    <w:uiPriority w:val="99"/>
    <w:semiHidden/>
    <w:unhideWhenUsed/>
    <w:rsid w:val="00E8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8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0A7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51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8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810"/>
  </w:style>
  <w:style w:type="paragraph" w:styleId="Footer">
    <w:name w:val="footer"/>
    <w:basedOn w:val="Normal"/>
    <w:link w:val="FooterChar"/>
    <w:uiPriority w:val="99"/>
    <w:unhideWhenUsed/>
    <w:rsid w:val="00E858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810"/>
  </w:style>
  <w:style w:type="paragraph" w:styleId="BalloonText">
    <w:name w:val="Balloon Text"/>
    <w:basedOn w:val="Normal"/>
    <w:link w:val="BalloonTextChar"/>
    <w:uiPriority w:val="99"/>
    <w:semiHidden/>
    <w:unhideWhenUsed/>
    <w:rsid w:val="00E85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8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0A7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510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ob@grapestogrange.com.a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\Documents\G2G%20pag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G2G page.dotx</Template>
  <TotalTime>2104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</cp:revision>
  <dcterms:created xsi:type="dcterms:W3CDTF">2019-04-11T03:07:00Z</dcterms:created>
  <dcterms:modified xsi:type="dcterms:W3CDTF">2019-06-03T05:08:00Z</dcterms:modified>
</cp:coreProperties>
</file>